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Grantham and Bourne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Grantham and Bourne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Grantham and Bourne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Grantham and Bourne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Grantham and Bourne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Grantham and Bourne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58.8% </w:t>
      </w:r>
      <w:r w:rsidRPr="004747BF">
        <w:rPr>
          <w:rFonts w:ascii="Libre Franklin Light" w:eastAsia="Times New Roman" w:hAnsi="Libre Franklin Light" w:cs="Calibri Light"/>
        </w:rPr>
        <w:t xml:space="preserve">of those respondents classified as PGSI 8+ in Grantham and Bourne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Grantham and Bourne is estimated to be </w:t>
      </w:r>
      <w:r w:rsidRPr="00773DF7">
        <w:rPr>
          <w:rFonts w:ascii="Libre Franklin Light" w:eastAsia="Times New Roman" w:hAnsi="Libre Franklin Light" w:cs="Calibri Light"/>
          <w:b/>
          <w:bCs/>
          <w:color w:val="C45911" w:themeColor="accent2" w:themeShade="BF"/>
        </w:rPr>
        <w:t xml:space="preserve">£1,085,726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Grantham and Bourne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Grantham and Bourne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Grantham and Bourne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Grantham and Bourne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rantham and Bourn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Grantham and Bourne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rantham and Bourn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Grantham and Bourne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Grantham and Bourne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rantham and Bourn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Grantham and Bourne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Grantham and Bourne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Grantham and Bourne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41.2%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Grantham and Bourne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Grantham and Bourne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Grantham and Bourne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£1,085,726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Grantham and Bourne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£17,685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£365,729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£26,200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£7,369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£13,509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£655,234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£1,085,726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Grantham and Bourne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Grantham and Bourne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Grantham and Bourne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Grantham and Bourne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Grantham and Bourne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Grantham and Bourne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Grantham and Bourne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Grantham and Bourne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Grantham and Bourne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Grantham and Bourne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Grantham and Bourne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Grantham and Bourne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DB4CCE8-16B3-4E3A-9652-E15ACD2195F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